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E955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3E60447C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Sandhurst, Kent.</w:t>
      </w:r>
    </w:p>
    <w:p w14:paraId="0E302463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0AD8C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ECDEC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F6E8616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E1AF267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22F49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CE381" w14:textId="77777777" w:rsidR="00D6559A" w:rsidRDefault="00D6559A" w:rsidP="00D655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40490B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68CF" w14:textId="77777777" w:rsidR="00D6559A" w:rsidRDefault="00D6559A" w:rsidP="009139A6">
      <w:r>
        <w:separator/>
      </w:r>
    </w:p>
  </w:endnote>
  <w:endnote w:type="continuationSeparator" w:id="0">
    <w:p w14:paraId="275B6719" w14:textId="77777777" w:rsidR="00D6559A" w:rsidRDefault="00D655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BE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D2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00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1C8B" w14:textId="77777777" w:rsidR="00D6559A" w:rsidRDefault="00D6559A" w:rsidP="009139A6">
      <w:r>
        <w:separator/>
      </w:r>
    </w:p>
  </w:footnote>
  <w:footnote w:type="continuationSeparator" w:id="0">
    <w:p w14:paraId="1D1D00D7" w14:textId="77777777" w:rsidR="00D6559A" w:rsidRDefault="00D655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B0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CD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ED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9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559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1787C"/>
  <w15:chartTrackingRefBased/>
  <w15:docId w15:val="{ECA12180-5A86-4217-88F8-21AA1D1C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55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2022-03-27T18:47:00Z</dcterms:created>
  <dcterms:modified xsi:type="dcterms:W3CDTF">2022-03-27T18:48:00Z</dcterms:modified>
</cp:coreProperties>
</file>